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6CEBF" w14:textId="77777777" w:rsidR="00784873" w:rsidRDefault="00784873" w:rsidP="00784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Philippa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03E64BA2" w14:textId="77777777" w:rsidR="00784873" w:rsidRDefault="00784873" w:rsidP="00784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Birling, Kent.</w:t>
      </w:r>
    </w:p>
    <w:p w14:paraId="34F03BF3" w14:textId="77777777" w:rsidR="00784873" w:rsidRDefault="00784873" w:rsidP="00784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38B8A8" w14:textId="77777777" w:rsidR="00784873" w:rsidRDefault="00784873" w:rsidP="00784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110E00" w14:textId="77777777" w:rsidR="00784873" w:rsidRDefault="00784873" w:rsidP="00784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F52F157" w14:textId="77777777" w:rsidR="00784873" w:rsidRDefault="00784873" w:rsidP="00784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C015A31" w14:textId="77777777" w:rsidR="00784873" w:rsidRDefault="00784873" w:rsidP="00784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EDDD7E" w14:textId="77777777" w:rsidR="00784873" w:rsidRDefault="00784873" w:rsidP="007848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5726DC" w14:textId="77777777" w:rsidR="00784873" w:rsidRDefault="00784873" w:rsidP="007848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p w14:paraId="7F367D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3DAC2" w14:textId="77777777" w:rsidR="00784873" w:rsidRDefault="00784873" w:rsidP="009139A6">
      <w:r>
        <w:separator/>
      </w:r>
    </w:p>
  </w:endnote>
  <w:endnote w:type="continuationSeparator" w:id="0">
    <w:p w14:paraId="750EBD17" w14:textId="77777777" w:rsidR="00784873" w:rsidRDefault="007848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36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48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972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AC17F" w14:textId="77777777" w:rsidR="00784873" w:rsidRDefault="00784873" w:rsidP="009139A6">
      <w:r>
        <w:separator/>
      </w:r>
    </w:p>
  </w:footnote>
  <w:footnote w:type="continuationSeparator" w:id="0">
    <w:p w14:paraId="36BB018F" w14:textId="77777777" w:rsidR="00784873" w:rsidRDefault="007848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CA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8E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39F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873"/>
    <w:rsid w:val="000666E0"/>
    <w:rsid w:val="002510B7"/>
    <w:rsid w:val="005C130B"/>
    <w:rsid w:val="0078487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22470"/>
  <w15:chartTrackingRefBased/>
  <w15:docId w15:val="{E9D0362E-3BDF-4F5F-9F1D-46FAEC931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848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2022-03-17T16:35:00Z</dcterms:created>
  <dcterms:modified xsi:type="dcterms:W3CDTF">2022-03-17T16:36:00Z</dcterms:modified>
</cp:coreProperties>
</file>